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02506E" w14:textId="77777777" w:rsidR="00ED685C" w:rsidRPr="008642EC" w:rsidRDefault="00ED685C" w:rsidP="00ED685C">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45D47922" w14:textId="77777777" w:rsidR="00ED685C" w:rsidRDefault="00ED685C" w:rsidP="00ED685C">
      <w:pPr>
        <w:pStyle w:val="BasicParagraph"/>
        <w:suppressAutoHyphens/>
        <w:spacing w:line="240" w:lineRule="auto"/>
        <w:rPr>
          <w:rFonts w:ascii="Times New Roman" w:hAnsi="Times New Roman" w:cs="Times New Roman"/>
          <w:b/>
          <w:bCs/>
          <w:color w:val="000000" w:themeColor="text1"/>
          <w:sz w:val="21"/>
          <w:szCs w:val="21"/>
        </w:rPr>
      </w:pPr>
    </w:p>
    <w:p w14:paraId="0337D9DB" w14:textId="77777777" w:rsidR="00ED685C" w:rsidRPr="00582653" w:rsidRDefault="00ED685C" w:rsidP="00ED685C">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10AD6B7F" w14:textId="77777777" w:rsidR="00ED685C" w:rsidRDefault="00ED685C" w:rsidP="00ED685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68019ECF" w14:textId="77777777" w:rsidR="00ED685C" w:rsidRDefault="00ED685C" w:rsidP="00ED685C">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21365A78" w14:textId="77777777" w:rsidR="00ED685C" w:rsidRPr="00582653" w:rsidRDefault="00ED685C" w:rsidP="00ED685C">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64F883B6" wp14:editId="2CE1D754">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3D397D51" w14:textId="38804F10" w:rsidR="00ED685C" w:rsidRDefault="00ED685C" w:rsidP="00ED685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Skills requirements template </w:t>
      </w:r>
      <w:bookmarkStart w:id="0" w:name="_GoBack"/>
      <w:bookmarkEnd w:id="0"/>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61897074" w14:textId="77777777" w:rsidR="00ED685C" w:rsidRDefault="00ED685C" w:rsidP="00ED685C">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70ABFEC9" w14:textId="77777777" w:rsidR="00ED685C" w:rsidRPr="00582653" w:rsidRDefault="00ED685C" w:rsidP="00ED685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115A4D66" w14:textId="77777777" w:rsidR="00ED685C" w:rsidRPr="00582653" w:rsidRDefault="00ED685C" w:rsidP="00ED685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5057F694" w14:textId="77777777" w:rsidR="00ED685C" w:rsidRPr="008642EC" w:rsidRDefault="00ED685C" w:rsidP="00ED685C">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599B7244" w14:textId="77777777" w:rsidR="00ED685C" w:rsidRPr="008642EC" w:rsidRDefault="00ED685C" w:rsidP="00ED685C">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3B7B8720" w14:textId="77777777" w:rsidR="00ED685C" w:rsidRPr="00582653" w:rsidRDefault="00ED685C" w:rsidP="00ED685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0CFBAA19" w14:textId="77777777" w:rsidR="00ED685C" w:rsidRPr="008642EC" w:rsidRDefault="00ED685C" w:rsidP="00ED685C">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2DB941E5" w14:textId="77777777" w:rsidR="00ED685C" w:rsidRPr="008642EC" w:rsidRDefault="00ED685C" w:rsidP="00ED685C">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3721CC9A" w14:textId="77777777" w:rsidR="00ED685C" w:rsidRPr="00582653" w:rsidRDefault="00ED685C" w:rsidP="00ED685C">
      <w:pPr>
        <w:pStyle w:val="BasicParagraph"/>
        <w:suppressAutoHyphens/>
        <w:spacing w:line="240" w:lineRule="auto"/>
        <w:rPr>
          <w:rFonts w:ascii="Times New Roman" w:hAnsi="Times New Roman" w:cs="Times New Roman"/>
          <w:color w:val="000000" w:themeColor="text1"/>
          <w:sz w:val="21"/>
          <w:szCs w:val="21"/>
        </w:rPr>
      </w:pPr>
    </w:p>
    <w:p w14:paraId="26B304B1" w14:textId="77777777" w:rsidR="00ED685C" w:rsidRPr="00582653" w:rsidRDefault="00ED685C" w:rsidP="00ED685C">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3CC7BE7C" w14:textId="77777777" w:rsidR="00ED685C" w:rsidRDefault="00ED685C" w:rsidP="00ED685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55E38020" w14:textId="77777777" w:rsidR="00ED685C" w:rsidRDefault="00ED685C" w:rsidP="00ED685C">
      <w:pPr>
        <w:pStyle w:val="BasicParagraph"/>
        <w:suppressAutoHyphens/>
        <w:spacing w:line="240" w:lineRule="auto"/>
        <w:ind w:left="720"/>
        <w:rPr>
          <w:rFonts w:ascii="Times New Roman" w:hAnsi="Times New Roman" w:cs="Times New Roman"/>
          <w:color w:val="000000" w:themeColor="text1"/>
          <w:sz w:val="21"/>
          <w:szCs w:val="21"/>
        </w:rPr>
      </w:pPr>
    </w:p>
    <w:p w14:paraId="13B726BE" w14:textId="77777777" w:rsidR="00ED685C" w:rsidRDefault="00ED685C" w:rsidP="00ED685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7455F5B3" w14:textId="77777777" w:rsidR="00ED685C" w:rsidRDefault="00ED685C" w:rsidP="00ED685C">
      <w:pPr>
        <w:pStyle w:val="BasicParagraph"/>
        <w:suppressAutoHyphens/>
        <w:spacing w:line="240" w:lineRule="auto"/>
        <w:ind w:left="1440"/>
        <w:rPr>
          <w:rFonts w:ascii="Times New Roman" w:hAnsi="Times New Roman" w:cs="Times New Roman"/>
          <w:color w:val="000000" w:themeColor="text1"/>
          <w:sz w:val="21"/>
          <w:szCs w:val="21"/>
        </w:rPr>
      </w:pPr>
    </w:p>
    <w:p w14:paraId="20BFDA73" w14:textId="77777777" w:rsidR="00ED685C" w:rsidRDefault="00ED685C" w:rsidP="00ED685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7B2C4285" w14:textId="77777777" w:rsidR="00ED685C" w:rsidRDefault="00ED685C" w:rsidP="00ED685C">
      <w:pPr>
        <w:pStyle w:val="BasicParagraph"/>
        <w:suppressAutoHyphens/>
        <w:spacing w:line="240" w:lineRule="auto"/>
        <w:ind w:left="1440"/>
        <w:rPr>
          <w:rFonts w:ascii="Times New Roman" w:hAnsi="Times New Roman" w:cs="Times New Roman"/>
          <w:color w:val="000000" w:themeColor="text1"/>
          <w:sz w:val="21"/>
          <w:szCs w:val="21"/>
        </w:rPr>
      </w:pPr>
    </w:p>
    <w:p w14:paraId="697AE277" w14:textId="4664E342" w:rsidR="00ED685C" w:rsidRDefault="00ED685C" w:rsidP="00ED685C">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2EB7C45B" w14:textId="77777777" w:rsidR="00ED685C" w:rsidRDefault="00ED685C">
      <w:pPr>
        <w:spacing w:before="0" w:after="160" w:line="259" w:lineRule="auto"/>
        <w:rPr>
          <w:rFonts w:ascii="Calibri" w:eastAsiaTheme="majorEastAsia" w:hAnsi="Calibri" w:cstheme="majorBidi"/>
          <w:b/>
          <w:color w:val="0031A7" w:themeColor="text2"/>
          <w:sz w:val="32"/>
          <w:szCs w:val="32"/>
        </w:rPr>
      </w:pPr>
      <w:r>
        <w:br w:type="page"/>
      </w:r>
    </w:p>
    <w:p w14:paraId="3094B47B" w14:textId="2A4EDE6D" w:rsidR="00DA4845" w:rsidRDefault="0011711D" w:rsidP="00D84B7E">
      <w:pPr>
        <w:pStyle w:val="Heading1"/>
      </w:pPr>
      <w:r>
        <w:lastRenderedPageBreak/>
        <w:t xml:space="preserve">Skills </w:t>
      </w:r>
      <w:r w:rsidR="00381B02">
        <w:t>r</w:t>
      </w:r>
      <w:r>
        <w:t>equirements</w:t>
      </w:r>
      <w:r w:rsidR="00AF61FB">
        <w:t xml:space="preserve"> </w:t>
      </w:r>
      <w:r w:rsidR="00317F5A">
        <w:t xml:space="preserve">worksheet </w:t>
      </w:r>
      <w:r w:rsidR="00381B02">
        <w:t>t</w:t>
      </w:r>
      <w:r w:rsidR="00AF61FB">
        <w:t>emplate</w:t>
      </w:r>
    </w:p>
    <w:p w14:paraId="33DE9CC8" w14:textId="08D1AAB6" w:rsidR="00D84B7E" w:rsidRDefault="00D84B7E" w:rsidP="00D84B7E">
      <w:r>
        <w:t>Task Name:</w:t>
      </w:r>
    </w:p>
    <w:p w14:paraId="6E8EBCA4" w14:textId="32DEF638" w:rsidR="00D84B7E" w:rsidRPr="00D84B7E" w:rsidRDefault="00D84B7E" w:rsidP="00D84B7E">
      <w:r>
        <w:t xml:space="preserve">Date: </w:t>
      </w:r>
    </w:p>
    <w:tbl>
      <w:tblPr>
        <w:tblStyle w:val="UNEPTableStyle1HeaderRow"/>
        <w:tblW w:w="0" w:type="auto"/>
        <w:tblLayout w:type="fixed"/>
        <w:tblLook w:val="0000" w:firstRow="0" w:lastRow="0" w:firstColumn="0" w:lastColumn="0" w:noHBand="0" w:noVBand="0"/>
        <w:tblCaption w:val="Figure 5 - Information to be included on a Skills Requirement Worksheet"/>
        <w:tblDescription w:val="Example of a Skills Requirement Worksheet"/>
      </w:tblPr>
      <w:tblGrid>
        <w:gridCol w:w="1300"/>
        <w:gridCol w:w="1544"/>
        <w:gridCol w:w="1543"/>
        <w:gridCol w:w="1543"/>
        <w:gridCol w:w="1543"/>
        <w:gridCol w:w="1543"/>
      </w:tblGrid>
      <w:tr w:rsidR="00AF61FB" w:rsidRPr="00484DDC" w14:paraId="4F3A13A1" w14:textId="77777777" w:rsidTr="0005003E">
        <w:trPr>
          <w:cnfStyle w:val="000000010000" w:firstRow="0" w:lastRow="0" w:firstColumn="0" w:lastColumn="0" w:oddVBand="0" w:evenVBand="0" w:oddHBand="0" w:evenHBand="1" w:firstRowFirstColumn="0" w:firstRowLastColumn="0" w:lastRowFirstColumn="0" w:lastRowLastColumn="0"/>
          <w:tblHeader/>
        </w:trPr>
        <w:tc>
          <w:tcPr>
            <w:tcW w:w="1300" w:type="dxa"/>
            <w:shd w:val="clear" w:color="auto" w:fill="E6EAF6" w:themeFill="background1"/>
          </w:tcPr>
          <w:p w14:paraId="366F952F" w14:textId="605C392A" w:rsidR="00AF61FB" w:rsidRPr="00D84B7E" w:rsidRDefault="0011711D" w:rsidP="00D84B7E">
            <w:pPr>
              <w:pStyle w:val="TableHeading"/>
            </w:pPr>
            <w:r w:rsidRPr="00D84B7E">
              <w:t>Role</w:t>
            </w:r>
          </w:p>
        </w:tc>
        <w:tc>
          <w:tcPr>
            <w:tcW w:w="1544" w:type="dxa"/>
            <w:shd w:val="clear" w:color="auto" w:fill="E6EAF6" w:themeFill="background1"/>
          </w:tcPr>
          <w:p w14:paraId="71BAF248" w14:textId="1495A21A" w:rsidR="00AF61FB" w:rsidRPr="00D84B7E" w:rsidRDefault="0011711D" w:rsidP="00D84B7E">
            <w:pPr>
              <w:pStyle w:val="TableHeading"/>
            </w:pPr>
            <w:r w:rsidRPr="00D84B7E">
              <w:t>Skills required</w:t>
            </w:r>
          </w:p>
        </w:tc>
        <w:tc>
          <w:tcPr>
            <w:tcW w:w="1543" w:type="dxa"/>
            <w:shd w:val="clear" w:color="auto" w:fill="E6EAF6" w:themeFill="background1"/>
          </w:tcPr>
          <w:p w14:paraId="2BED9591" w14:textId="24CB3A00" w:rsidR="00AF61FB" w:rsidRPr="00D84B7E" w:rsidRDefault="00AF61FB" w:rsidP="00D84B7E">
            <w:pPr>
              <w:pStyle w:val="TableHeading"/>
            </w:pPr>
            <w:r w:rsidRPr="00D84B7E">
              <w:t>R</w:t>
            </w:r>
            <w:r w:rsidR="0011711D" w:rsidRPr="00D84B7E">
              <w:t>ole</w:t>
            </w:r>
            <w:r w:rsidR="00D84B7E">
              <w:t xml:space="preserve"> </w:t>
            </w:r>
            <w:r w:rsidRPr="00D84B7E">
              <w:t>specifications</w:t>
            </w:r>
          </w:p>
        </w:tc>
        <w:tc>
          <w:tcPr>
            <w:tcW w:w="1543" w:type="dxa"/>
            <w:shd w:val="clear" w:color="auto" w:fill="E6EAF6" w:themeFill="background1"/>
          </w:tcPr>
          <w:p w14:paraId="548F943F" w14:textId="411B20F4" w:rsidR="00AF61FB" w:rsidRPr="00D84B7E" w:rsidRDefault="00AF61FB" w:rsidP="00D84B7E">
            <w:pPr>
              <w:pStyle w:val="TableHeading"/>
            </w:pPr>
            <w:r w:rsidRPr="00D84B7E">
              <w:t xml:space="preserve">Resource costs </w:t>
            </w:r>
          </w:p>
        </w:tc>
        <w:tc>
          <w:tcPr>
            <w:tcW w:w="1543" w:type="dxa"/>
            <w:shd w:val="clear" w:color="auto" w:fill="E6EAF6" w:themeFill="background1"/>
          </w:tcPr>
          <w:p w14:paraId="1308DE10" w14:textId="0E6A6640" w:rsidR="00AF61FB" w:rsidRPr="00D84B7E" w:rsidRDefault="0011711D" w:rsidP="00D84B7E">
            <w:pPr>
              <w:pStyle w:val="TableHeading"/>
            </w:pPr>
            <w:r w:rsidRPr="00D84B7E">
              <w:t>People in organisation with similar skill sets</w:t>
            </w:r>
          </w:p>
        </w:tc>
        <w:tc>
          <w:tcPr>
            <w:tcW w:w="1543" w:type="dxa"/>
            <w:shd w:val="clear" w:color="auto" w:fill="E6EAF6" w:themeFill="background1"/>
          </w:tcPr>
          <w:p w14:paraId="563BCD26" w14:textId="77777777" w:rsidR="00AF61FB" w:rsidRPr="00D84B7E" w:rsidRDefault="00AF61FB" w:rsidP="00D84B7E">
            <w:pPr>
              <w:pStyle w:val="TableHeading"/>
            </w:pPr>
            <w:r w:rsidRPr="00D84B7E">
              <w:t>Comments</w:t>
            </w:r>
          </w:p>
        </w:tc>
      </w:tr>
      <w:tr w:rsidR="00AF61FB" w:rsidRPr="00484DDC" w14:paraId="2A8B550C" w14:textId="77777777" w:rsidTr="0005003E">
        <w:tc>
          <w:tcPr>
            <w:tcW w:w="1300" w:type="dxa"/>
            <w:shd w:val="clear" w:color="auto" w:fill="auto"/>
          </w:tcPr>
          <w:p w14:paraId="020FE5C1" w14:textId="58855242" w:rsidR="00AF61FB" w:rsidRPr="0005003E" w:rsidRDefault="00AF61FB" w:rsidP="0005003E">
            <w:pPr>
              <w:pStyle w:val="Tabletext0"/>
            </w:pPr>
            <w:r w:rsidRPr="0005003E">
              <w:t xml:space="preserve">List the </w:t>
            </w:r>
            <w:r w:rsidR="00644B77" w:rsidRPr="0005003E">
              <w:t xml:space="preserve">role </w:t>
            </w:r>
            <w:r w:rsidRPr="0005003E">
              <w:t>required</w:t>
            </w:r>
          </w:p>
          <w:p w14:paraId="36EDBD8F" w14:textId="72BEBCED" w:rsidR="00AF61FB" w:rsidRPr="0005003E" w:rsidRDefault="00AF61FB" w:rsidP="0005003E">
            <w:pPr>
              <w:pStyle w:val="Tabletext0"/>
            </w:pPr>
          </w:p>
        </w:tc>
        <w:tc>
          <w:tcPr>
            <w:tcW w:w="1544" w:type="dxa"/>
            <w:shd w:val="clear" w:color="auto" w:fill="auto"/>
          </w:tcPr>
          <w:p w14:paraId="598DE361" w14:textId="501A7F53" w:rsidR="00AF61FB" w:rsidRPr="0005003E" w:rsidRDefault="0011711D" w:rsidP="0005003E">
            <w:pPr>
              <w:pStyle w:val="Tabletext0"/>
            </w:pPr>
            <w:r w:rsidRPr="0005003E">
              <w:t xml:space="preserve">Skills </w:t>
            </w:r>
            <w:r w:rsidR="00AF61FB" w:rsidRPr="0005003E">
              <w:t xml:space="preserve"> required </w:t>
            </w:r>
            <w:r w:rsidRPr="0005003E">
              <w:t>to complete the task</w:t>
            </w:r>
            <w:r w:rsidR="00AF61FB" w:rsidRPr="0005003E">
              <w:t xml:space="preserve"> </w:t>
            </w:r>
          </w:p>
        </w:tc>
        <w:tc>
          <w:tcPr>
            <w:tcW w:w="1543" w:type="dxa"/>
            <w:shd w:val="clear" w:color="auto" w:fill="auto"/>
          </w:tcPr>
          <w:p w14:paraId="3358D535" w14:textId="03629FD9" w:rsidR="00AF61FB" w:rsidRPr="0005003E" w:rsidRDefault="0011711D" w:rsidP="0005003E">
            <w:pPr>
              <w:pStyle w:val="Tabletext0"/>
            </w:pPr>
            <w:r w:rsidRPr="0005003E">
              <w:t>Specific task requirements</w:t>
            </w:r>
          </w:p>
        </w:tc>
        <w:tc>
          <w:tcPr>
            <w:tcW w:w="1543" w:type="dxa"/>
            <w:shd w:val="clear" w:color="auto" w:fill="auto"/>
          </w:tcPr>
          <w:p w14:paraId="4945B60A" w14:textId="758E8149" w:rsidR="00AF61FB" w:rsidRPr="0005003E" w:rsidRDefault="00AF61FB" w:rsidP="0005003E">
            <w:pPr>
              <w:pStyle w:val="Tabletext0"/>
            </w:pPr>
            <w:r w:rsidRPr="0005003E">
              <w:t xml:space="preserve"> </w:t>
            </w:r>
          </w:p>
        </w:tc>
        <w:tc>
          <w:tcPr>
            <w:tcW w:w="1543" w:type="dxa"/>
            <w:shd w:val="clear" w:color="auto" w:fill="auto"/>
          </w:tcPr>
          <w:p w14:paraId="12658C9B" w14:textId="7702BDAF" w:rsidR="00AF61FB" w:rsidRPr="0005003E" w:rsidRDefault="00AF61FB" w:rsidP="0005003E">
            <w:pPr>
              <w:pStyle w:val="Tabletext0"/>
            </w:pPr>
          </w:p>
        </w:tc>
        <w:tc>
          <w:tcPr>
            <w:tcW w:w="1543" w:type="dxa"/>
            <w:shd w:val="clear" w:color="auto" w:fill="auto"/>
          </w:tcPr>
          <w:p w14:paraId="5CCFCA28" w14:textId="44BD554E" w:rsidR="00AF61FB" w:rsidRPr="0005003E" w:rsidRDefault="00AF61FB" w:rsidP="0005003E">
            <w:pPr>
              <w:pStyle w:val="Tabletext0"/>
            </w:pPr>
            <w:r w:rsidRPr="0005003E">
              <w:t xml:space="preserve">Contacted Smith </w:t>
            </w:r>
            <w:r w:rsidR="0011711D" w:rsidRPr="0005003E">
              <w:t xml:space="preserve">Employment Services </w:t>
            </w:r>
            <w:r w:rsidRPr="0005003E">
              <w:t xml:space="preserve">who </w:t>
            </w:r>
            <w:r w:rsidR="0011711D" w:rsidRPr="0005003E">
              <w:t>had people possibly interested in new opportunities</w:t>
            </w:r>
            <w:r w:rsidRPr="0005003E">
              <w:t xml:space="preserve"> </w:t>
            </w:r>
          </w:p>
        </w:tc>
      </w:tr>
      <w:tr w:rsidR="0005003E" w:rsidRPr="00484DDC" w14:paraId="26AC6021" w14:textId="77777777" w:rsidTr="0005003E">
        <w:trPr>
          <w:cnfStyle w:val="000000010000" w:firstRow="0" w:lastRow="0" w:firstColumn="0" w:lastColumn="0" w:oddVBand="0" w:evenVBand="0" w:oddHBand="0" w:evenHBand="1" w:firstRowFirstColumn="0" w:firstRowLastColumn="0" w:lastRowFirstColumn="0" w:lastRowLastColumn="0"/>
        </w:trPr>
        <w:tc>
          <w:tcPr>
            <w:tcW w:w="1300" w:type="dxa"/>
            <w:shd w:val="clear" w:color="auto" w:fill="auto"/>
          </w:tcPr>
          <w:p w14:paraId="170EAE5F" w14:textId="77777777" w:rsidR="0005003E" w:rsidRPr="009E3310" w:rsidRDefault="0005003E" w:rsidP="0005003E">
            <w:pPr>
              <w:pStyle w:val="Tabletext0"/>
            </w:pPr>
          </w:p>
        </w:tc>
        <w:tc>
          <w:tcPr>
            <w:tcW w:w="1544" w:type="dxa"/>
            <w:shd w:val="clear" w:color="auto" w:fill="auto"/>
          </w:tcPr>
          <w:p w14:paraId="29442DEE" w14:textId="77777777" w:rsidR="0005003E" w:rsidRPr="009E3310" w:rsidRDefault="0005003E" w:rsidP="0005003E">
            <w:pPr>
              <w:pStyle w:val="Tabletext0"/>
            </w:pPr>
          </w:p>
        </w:tc>
        <w:tc>
          <w:tcPr>
            <w:tcW w:w="1543" w:type="dxa"/>
            <w:shd w:val="clear" w:color="auto" w:fill="auto"/>
          </w:tcPr>
          <w:p w14:paraId="37A2DEE0" w14:textId="77777777" w:rsidR="0005003E" w:rsidRPr="009E3310" w:rsidRDefault="0005003E" w:rsidP="0005003E">
            <w:pPr>
              <w:pStyle w:val="Tabletext0"/>
            </w:pPr>
          </w:p>
        </w:tc>
        <w:tc>
          <w:tcPr>
            <w:tcW w:w="1543" w:type="dxa"/>
            <w:shd w:val="clear" w:color="auto" w:fill="auto"/>
          </w:tcPr>
          <w:p w14:paraId="7E4D01ED" w14:textId="77777777" w:rsidR="0005003E" w:rsidRPr="009E3310" w:rsidRDefault="0005003E" w:rsidP="0005003E">
            <w:pPr>
              <w:pStyle w:val="Tabletext0"/>
            </w:pPr>
          </w:p>
        </w:tc>
        <w:tc>
          <w:tcPr>
            <w:tcW w:w="1543" w:type="dxa"/>
            <w:shd w:val="clear" w:color="auto" w:fill="auto"/>
          </w:tcPr>
          <w:p w14:paraId="6B4FD708" w14:textId="77777777" w:rsidR="0005003E" w:rsidRPr="009E3310" w:rsidRDefault="0005003E" w:rsidP="0005003E">
            <w:pPr>
              <w:pStyle w:val="Tabletext0"/>
            </w:pPr>
          </w:p>
        </w:tc>
        <w:tc>
          <w:tcPr>
            <w:tcW w:w="1543" w:type="dxa"/>
            <w:shd w:val="clear" w:color="auto" w:fill="auto"/>
          </w:tcPr>
          <w:p w14:paraId="70F94A82" w14:textId="77777777" w:rsidR="0005003E" w:rsidRPr="009E3310" w:rsidRDefault="0005003E" w:rsidP="0005003E">
            <w:pPr>
              <w:pStyle w:val="Tabletext0"/>
            </w:pPr>
          </w:p>
        </w:tc>
      </w:tr>
      <w:tr w:rsidR="0005003E" w:rsidRPr="00484DDC" w14:paraId="62DF8257" w14:textId="77777777" w:rsidTr="0005003E">
        <w:tc>
          <w:tcPr>
            <w:tcW w:w="1300" w:type="dxa"/>
            <w:shd w:val="clear" w:color="auto" w:fill="auto"/>
          </w:tcPr>
          <w:p w14:paraId="1531DAD2" w14:textId="77777777" w:rsidR="0005003E" w:rsidRPr="009E3310" w:rsidRDefault="0005003E" w:rsidP="0005003E">
            <w:pPr>
              <w:pStyle w:val="Tabletext0"/>
            </w:pPr>
          </w:p>
        </w:tc>
        <w:tc>
          <w:tcPr>
            <w:tcW w:w="1544" w:type="dxa"/>
            <w:shd w:val="clear" w:color="auto" w:fill="auto"/>
          </w:tcPr>
          <w:p w14:paraId="34A45440" w14:textId="77777777" w:rsidR="0005003E" w:rsidRPr="009E3310" w:rsidRDefault="0005003E" w:rsidP="0005003E">
            <w:pPr>
              <w:pStyle w:val="Tabletext0"/>
            </w:pPr>
          </w:p>
        </w:tc>
        <w:tc>
          <w:tcPr>
            <w:tcW w:w="1543" w:type="dxa"/>
            <w:shd w:val="clear" w:color="auto" w:fill="auto"/>
          </w:tcPr>
          <w:p w14:paraId="1F40EA4D" w14:textId="77777777" w:rsidR="0005003E" w:rsidRPr="009E3310" w:rsidRDefault="0005003E" w:rsidP="0005003E">
            <w:pPr>
              <w:pStyle w:val="Tabletext0"/>
            </w:pPr>
          </w:p>
        </w:tc>
        <w:tc>
          <w:tcPr>
            <w:tcW w:w="1543" w:type="dxa"/>
            <w:shd w:val="clear" w:color="auto" w:fill="auto"/>
          </w:tcPr>
          <w:p w14:paraId="186957A7" w14:textId="77777777" w:rsidR="0005003E" w:rsidRPr="009E3310" w:rsidRDefault="0005003E" w:rsidP="0005003E">
            <w:pPr>
              <w:pStyle w:val="Tabletext0"/>
            </w:pPr>
          </w:p>
        </w:tc>
        <w:tc>
          <w:tcPr>
            <w:tcW w:w="1543" w:type="dxa"/>
            <w:shd w:val="clear" w:color="auto" w:fill="auto"/>
          </w:tcPr>
          <w:p w14:paraId="1C5466AE" w14:textId="77777777" w:rsidR="0005003E" w:rsidRPr="009E3310" w:rsidRDefault="0005003E" w:rsidP="0005003E">
            <w:pPr>
              <w:pStyle w:val="Tabletext0"/>
            </w:pPr>
          </w:p>
        </w:tc>
        <w:tc>
          <w:tcPr>
            <w:tcW w:w="1543" w:type="dxa"/>
            <w:shd w:val="clear" w:color="auto" w:fill="auto"/>
          </w:tcPr>
          <w:p w14:paraId="6CF3DFD9" w14:textId="77777777" w:rsidR="0005003E" w:rsidRPr="009E3310" w:rsidRDefault="0005003E" w:rsidP="0005003E">
            <w:pPr>
              <w:pStyle w:val="Tabletext0"/>
            </w:pPr>
          </w:p>
        </w:tc>
      </w:tr>
      <w:tr w:rsidR="0005003E" w:rsidRPr="00484DDC" w14:paraId="121FA363" w14:textId="77777777" w:rsidTr="0005003E">
        <w:trPr>
          <w:cnfStyle w:val="000000010000" w:firstRow="0" w:lastRow="0" w:firstColumn="0" w:lastColumn="0" w:oddVBand="0" w:evenVBand="0" w:oddHBand="0" w:evenHBand="1" w:firstRowFirstColumn="0" w:firstRowLastColumn="0" w:lastRowFirstColumn="0" w:lastRowLastColumn="0"/>
        </w:trPr>
        <w:tc>
          <w:tcPr>
            <w:tcW w:w="1300" w:type="dxa"/>
            <w:shd w:val="clear" w:color="auto" w:fill="auto"/>
          </w:tcPr>
          <w:p w14:paraId="1C7AD759" w14:textId="77777777" w:rsidR="0005003E" w:rsidRPr="009E3310" w:rsidRDefault="0005003E" w:rsidP="0005003E">
            <w:pPr>
              <w:pStyle w:val="Tabletext0"/>
            </w:pPr>
          </w:p>
        </w:tc>
        <w:tc>
          <w:tcPr>
            <w:tcW w:w="1544" w:type="dxa"/>
            <w:shd w:val="clear" w:color="auto" w:fill="auto"/>
          </w:tcPr>
          <w:p w14:paraId="2FA435E5" w14:textId="77777777" w:rsidR="0005003E" w:rsidRPr="009E3310" w:rsidRDefault="0005003E" w:rsidP="0005003E">
            <w:pPr>
              <w:pStyle w:val="Tabletext0"/>
            </w:pPr>
          </w:p>
        </w:tc>
        <w:tc>
          <w:tcPr>
            <w:tcW w:w="1543" w:type="dxa"/>
            <w:shd w:val="clear" w:color="auto" w:fill="auto"/>
          </w:tcPr>
          <w:p w14:paraId="49B44D62" w14:textId="77777777" w:rsidR="0005003E" w:rsidRPr="009E3310" w:rsidRDefault="0005003E" w:rsidP="0005003E">
            <w:pPr>
              <w:pStyle w:val="Tabletext0"/>
            </w:pPr>
          </w:p>
        </w:tc>
        <w:tc>
          <w:tcPr>
            <w:tcW w:w="1543" w:type="dxa"/>
            <w:shd w:val="clear" w:color="auto" w:fill="auto"/>
          </w:tcPr>
          <w:p w14:paraId="25099579" w14:textId="77777777" w:rsidR="0005003E" w:rsidRPr="009E3310" w:rsidRDefault="0005003E" w:rsidP="0005003E">
            <w:pPr>
              <w:pStyle w:val="Tabletext0"/>
            </w:pPr>
          </w:p>
        </w:tc>
        <w:tc>
          <w:tcPr>
            <w:tcW w:w="1543" w:type="dxa"/>
            <w:shd w:val="clear" w:color="auto" w:fill="auto"/>
          </w:tcPr>
          <w:p w14:paraId="7BB819DF" w14:textId="77777777" w:rsidR="0005003E" w:rsidRPr="009E3310" w:rsidRDefault="0005003E" w:rsidP="0005003E">
            <w:pPr>
              <w:pStyle w:val="Tabletext0"/>
            </w:pPr>
          </w:p>
        </w:tc>
        <w:tc>
          <w:tcPr>
            <w:tcW w:w="1543" w:type="dxa"/>
            <w:shd w:val="clear" w:color="auto" w:fill="auto"/>
          </w:tcPr>
          <w:p w14:paraId="60C574D3" w14:textId="77777777" w:rsidR="0005003E" w:rsidRPr="009E3310" w:rsidRDefault="0005003E" w:rsidP="0005003E">
            <w:pPr>
              <w:pStyle w:val="Tabletext0"/>
            </w:pPr>
          </w:p>
        </w:tc>
      </w:tr>
      <w:tr w:rsidR="0005003E" w:rsidRPr="00484DDC" w14:paraId="6CBB748E" w14:textId="77777777" w:rsidTr="0005003E">
        <w:tc>
          <w:tcPr>
            <w:tcW w:w="1300" w:type="dxa"/>
            <w:shd w:val="clear" w:color="auto" w:fill="auto"/>
          </w:tcPr>
          <w:p w14:paraId="62CBD38C" w14:textId="77777777" w:rsidR="0005003E" w:rsidRPr="009E3310" w:rsidRDefault="0005003E" w:rsidP="0005003E">
            <w:pPr>
              <w:pStyle w:val="Tabletext0"/>
            </w:pPr>
          </w:p>
        </w:tc>
        <w:tc>
          <w:tcPr>
            <w:tcW w:w="1544" w:type="dxa"/>
            <w:shd w:val="clear" w:color="auto" w:fill="auto"/>
          </w:tcPr>
          <w:p w14:paraId="407F7FBF" w14:textId="77777777" w:rsidR="0005003E" w:rsidRPr="009E3310" w:rsidRDefault="0005003E" w:rsidP="0005003E">
            <w:pPr>
              <w:pStyle w:val="Tabletext0"/>
            </w:pPr>
          </w:p>
        </w:tc>
        <w:tc>
          <w:tcPr>
            <w:tcW w:w="1543" w:type="dxa"/>
            <w:shd w:val="clear" w:color="auto" w:fill="auto"/>
          </w:tcPr>
          <w:p w14:paraId="76548CB6" w14:textId="77777777" w:rsidR="0005003E" w:rsidRPr="009E3310" w:rsidRDefault="0005003E" w:rsidP="0005003E">
            <w:pPr>
              <w:pStyle w:val="Tabletext0"/>
            </w:pPr>
          </w:p>
        </w:tc>
        <w:tc>
          <w:tcPr>
            <w:tcW w:w="1543" w:type="dxa"/>
            <w:shd w:val="clear" w:color="auto" w:fill="auto"/>
          </w:tcPr>
          <w:p w14:paraId="24A72984" w14:textId="77777777" w:rsidR="0005003E" w:rsidRPr="009E3310" w:rsidRDefault="0005003E" w:rsidP="0005003E">
            <w:pPr>
              <w:pStyle w:val="Tabletext0"/>
            </w:pPr>
          </w:p>
        </w:tc>
        <w:tc>
          <w:tcPr>
            <w:tcW w:w="1543" w:type="dxa"/>
            <w:shd w:val="clear" w:color="auto" w:fill="auto"/>
          </w:tcPr>
          <w:p w14:paraId="3BF0691F" w14:textId="77777777" w:rsidR="0005003E" w:rsidRPr="009E3310" w:rsidRDefault="0005003E" w:rsidP="0005003E">
            <w:pPr>
              <w:pStyle w:val="Tabletext0"/>
            </w:pPr>
          </w:p>
        </w:tc>
        <w:tc>
          <w:tcPr>
            <w:tcW w:w="1543" w:type="dxa"/>
            <w:shd w:val="clear" w:color="auto" w:fill="auto"/>
          </w:tcPr>
          <w:p w14:paraId="10FD9EA2" w14:textId="77777777" w:rsidR="0005003E" w:rsidRPr="009E3310" w:rsidRDefault="0005003E" w:rsidP="0005003E">
            <w:pPr>
              <w:pStyle w:val="Tabletext0"/>
            </w:pPr>
          </w:p>
        </w:tc>
      </w:tr>
      <w:tr w:rsidR="0005003E" w:rsidRPr="00484DDC" w14:paraId="673238E7" w14:textId="77777777" w:rsidTr="0005003E">
        <w:trPr>
          <w:cnfStyle w:val="000000010000" w:firstRow="0" w:lastRow="0" w:firstColumn="0" w:lastColumn="0" w:oddVBand="0" w:evenVBand="0" w:oddHBand="0" w:evenHBand="1" w:firstRowFirstColumn="0" w:firstRowLastColumn="0" w:lastRowFirstColumn="0" w:lastRowLastColumn="0"/>
        </w:trPr>
        <w:tc>
          <w:tcPr>
            <w:tcW w:w="1300" w:type="dxa"/>
            <w:shd w:val="clear" w:color="auto" w:fill="auto"/>
          </w:tcPr>
          <w:p w14:paraId="6E736544" w14:textId="77777777" w:rsidR="0005003E" w:rsidRPr="009E3310" w:rsidRDefault="0005003E" w:rsidP="0005003E">
            <w:pPr>
              <w:pStyle w:val="Tabletext0"/>
            </w:pPr>
          </w:p>
        </w:tc>
        <w:tc>
          <w:tcPr>
            <w:tcW w:w="1544" w:type="dxa"/>
            <w:shd w:val="clear" w:color="auto" w:fill="auto"/>
          </w:tcPr>
          <w:p w14:paraId="5C00E14E" w14:textId="77777777" w:rsidR="0005003E" w:rsidRPr="009E3310" w:rsidRDefault="0005003E" w:rsidP="0005003E">
            <w:pPr>
              <w:pStyle w:val="Tabletext0"/>
            </w:pPr>
          </w:p>
        </w:tc>
        <w:tc>
          <w:tcPr>
            <w:tcW w:w="1543" w:type="dxa"/>
            <w:shd w:val="clear" w:color="auto" w:fill="auto"/>
          </w:tcPr>
          <w:p w14:paraId="28D05410" w14:textId="77777777" w:rsidR="0005003E" w:rsidRPr="009E3310" w:rsidRDefault="0005003E" w:rsidP="0005003E">
            <w:pPr>
              <w:pStyle w:val="Tabletext0"/>
            </w:pPr>
          </w:p>
        </w:tc>
        <w:tc>
          <w:tcPr>
            <w:tcW w:w="1543" w:type="dxa"/>
            <w:shd w:val="clear" w:color="auto" w:fill="auto"/>
          </w:tcPr>
          <w:p w14:paraId="5B35C4C6" w14:textId="77777777" w:rsidR="0005003E" w:rsidRPr="009E3310" w:rsidRDefault="0005003E" w:rsidP="0005003E">
            <w:pPr>
              <w:pStyle w:val="Tabletext0"/>
            </w:pPr>
          </w:p>
        </w:tc>
        <w:tc>
          <w:tcPr>
            <w:tcW w:w="1543" w:type="dxa"/>
            <w:shd w:val="clear" w:color="auto" w:fill="auto"/>
          </w:tcPr>
          <w:p w14:paraId="38CACD67" w14:textId="77777777" w:rsidR="0005003E" w:rsidRPr="009E3310" w:rsidRDefault="0005003E" w:rsidP="0005003E">
            <w:pPr>
              <w:pStyle w:val="Tabletext0"/>
            </w:pPr>
          </w:p>
        </w:tc>
        <w:tc>
          <w:tcPr>
            <w:tcW w:w="1543" w:type="dxa"/>
            <w:shd w:val="clear" w:color="auto" w:fill="auto"/>
          </w:tcPr>
          <w:p w14:paraId="5736AA5B" w14:textId="77777777" w:rsidR="0005003E" w:rsidRPr="009E3310" w:rsidRDefault="0005003E" w:rsidP="0005003E">
            <w:pPr>
              <w:pStyle w:val="Tabletext0"/>
            </w:pPr>
          </w:p>
        </w:tc>
      </w:tr>
    </w:tbl>
    <w:p w14:paraId="317C70F7" w14:textId="77777777" w:rsidR="00AF61FB" w:rsidRPr="00AF61FB" w:rsidRDefault="00AF61FB" w:rsidP="00AF61FB"/>
    <w:p w14:paraId="46727D2A" w14:textId="77777777" w:rsidR="00AF61FB" w:rsidRPr="00AF61FB" w:rsidRDefault="00AF61FB" w:rsidP="00AF61FB"/>
    <w:p w14:paraId="5FBDFE4F" w14:textId="77777777" w:rsidR="00AF61FB" w:rsidRPr="00AF61FB" w:rsidRDefault="00AF61FB" w:rsidP="00AF61FB"/>
    <w:sectPr w:rsidR="00AF61FB" w:rsidRPr="00AF61FB" w:rsidSect="00ED685C">
      <w:headerReference w:type="default" r:id="rId14"/>
      <w:footerReference w:type="default" r:id="rId15"/>
      <w:footerReference w:type="first" r:id="rId16"/>
      <w:pgSz w:w="11906" w:h="16838"/>
      <w:pgMar w:top="1440" w:right="1440" w:bottom="1588" w:left="1440"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1A721" w14:textId="77777777" w:rsidR="000124E7" w:rsidRDefault="000124E7" w:rsidP="00F1359C">
      <w:pPr>
        <w:spacing w:before="0" w:after="0" w:line="240" w:lineRule="auto"/>
      </w:pPr>
      <w:r>
        <w:separator/>
      </w:r>
    </w:p>
  </w:endnote>
  <w:endnote w:type="continuationSeparator" w:id="0">
    <w:p w14:paraId="267E8129" w14:textId="77777777" w:rsidR="000124E7" w:rsidRDefault="000124E7"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811395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B2B6F02" w14:textId="4C68FE81" w:rsidR="000E53A8" w:rsidRPr="000E53A8" w:rsidRDefault="000E53A8" w:rsidP="0005003E">
            <w:pPr>
              <w:pStyle w:val="Footer"/>
              <w:spacing w:after="100" w:afterAutospacing="1"/>
              <w:rPr>
                <w:sz w:val="18"/>
                <w:szCs w:val="18"/>
              </w:rPr>
            </w:pPr>
            <w:r w:rsidRPr="0005003E">
              <w:rPr>
                <w:rFonts w:cs="Calibri Light"/>
                <w:noProof/>
                <w:sz w:val="16"/>
                <w:szCs w:val="16"/>
              </w:rPr>
              <mc:AlternateContent>
                <mc:Choice Requires="wps">
                  <w:drawing>
                    <wp:anchor distT="0" distB="0" distL="114300" distR="114300" simplePos="0" relativeHeight="251662336" behindDoc="0" locked="0" layoutInCell="1" allowOverlap="1" wp14:anchorId="667B9147" wp14:editId="6FADAE0D">
                      <wp:simplePos x="0" y="0"/>
                      <wp:positionH relativeFrom="column">
                        <wp:posOffset>-952047</wp:posOffset>
                      </wp:positionH>
                      <wp:positionV relativeFrom="paragraph">
                        <wp:posOffset>283964</wp:posOffset>
                      </wp:positionV>
                      <wp:extent cx="7654925" cy="470535"/>
                      <wp:effectExtent l="0" t="0" r="3175" b="5715"/>
                      <wp:wrapNone/>
                      <wp:docPr id="9" name="Rectangle 9"/>
                      <wp:cNvGraphicFramePr/>
                      <a:graphic xmlns:a="http://schemas.openxmlformats.org/drawingml/2006/main">
                        <a:graphicData uri="http://schemas.microsoft.com/office/word/2010/wordprocessingShape">
                          <wps:wsp>
                            <wps:cNvSpPr/>
                            <wps:spPr>
                              <a:xfrm>
                                <a:off x="0" y="0"/>
                                <a:ext cx="7654925" cy="47053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2143A63" w14:textId="55496EA4" w:rsidR="00381B02" w:rsidRPr="0005003E" w:rsidRDefault="00381B02" w:rsidP="0005003E">
                                  <w:pPr>
                                    <w:tabs>
                                      <w:tab w:val="left" w:pos="1418"/>
                                    </w:tabs>
                                    <w:spacing w:before="0" w:after="0"/>
                                    <w:ind w:left="142"/>
                                    <w:rPr>
                                      <w:rFonts w:cs="Calibri Light"/>
                                      <w:b/>
                                      <w:sz w:val="16"/>
                                      <w:szCs w:val="16"/>
                                    </w:rPr>
                                  </w:pPr>
                                  <w:r>
                                    <w:rPr>
                                      <w:b/>
                                      <w:sz w:val="16"/>
                                      <w:szCs w:val="16"/>
                                    </w:rPr>
                                    <w:t xml:space="preserve">                                 </w:t>
                                  </w:r>
                                  <w:r w:rsidRPr="0005003E">
                                    <w:rPr>
                                      <w:rFonts w:cs="Calibri Light"/>
                                      <w:b/>
                                      <w:sz w:val="16"/>
                                      <w:szCs w:val="16"/>
                                    </w:rPr>
                                    <w:t>Assessment support document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67B9147" id="Rectangle 9" o:spid="_x0000_s1026" style="position:absolute;margin-left:-74.95pt;margin-top:22.35pt;width:602.75pt;height:37.0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" fillcolor="#85be00 [3205]" stroked="f" strokeweight="2pt">
                      <v:textbox>
                        <w:txbxContent>
                          <w:p w14:paraId="72143A63" w14:textId="55496EA4" w:rsidR="00381B02" w:rsidRPr="0005003E" w:rsidRDefault="00381B02" w:rsidP="0005003E">
                            <w:pPr>
                              <w:tabs>
                                <w:tab w:val="left" w:pos="1418"/>
                              </w:tabs>
                              <w:spacing w:before="0" w:after="0"/>
                              <w:ind w:left="142"/>
                              <w:rPr>
                                <w:rFonts w:cs="Calibri Light"/>
                                <w:b/>
                                <w:sz w:val="16"/>
                                <w:szCs w:val="16"/>
                              </w:rPr>
                            </w:pPr>
                            <w:r>
                              <w:rPr>
                                <w:b/>
                                <w:sz w:val="16"/>
                                <w:szCs w:val="16"/>
                              </w:rPr>
                              <w:t xml:space="preserve">                                 </w:t>
                            </w:r>
                            <w:r w:rsidRPr="0005003E">
                              <w:rPr>
                                <w:rFonts w:cs="Calibri Light"/>
                                <w:b/>
                                <w:sz w:val="16"/>
                                <w:szCs w:val="16"/>
                              </w:rPr>
                              <w:t>Assessment support document</w:t>
                            </w:r>
                          </w:p>
                        </w:txbxContent>
                      </v:textbox>
                    </v:rect>
                  </w:pict>
                </mc:Fallback>
              </mc:AlternateContent>
            </w:r>
            <w:r w:rsidR="00381B02" w:rsidRPr="0005003E">
              <w:rPr>
                <w:rFonts w:cs="Calibri Light"/>
                <w:sz w:val="16"/>
                <w:szCs w:val="16"/>
              </w:rPr>
              <w:t>MPower108 Skills requirements template</w:t>
            </w:r>
            <w:r w:rsidR="00381B02">
              <w:rPr>
                <w:sz w:val="18"/>
                <w:szCs w:val="18"/>
              </w:rPr>
              <w:t xml:space="preserve"> </w:t>
            </w:r>
            <w:r w:rsidR="00381B02">
              <w:rPr>
                <w:sz w:val="18"/>
                <w:szCs w:val="18"/>
              </w:rPr>
              <w:tab/>
            </w:r>
            <w:r w:rsidR="00381B02">
              <w:rPr>
                <w:sz w:val="18"/>
                <w:szCs w:val="18"/>
              </w:rPr>
              <w:tab/>
            </w:r>
            <w:r w:rsidRPr="0005003E">
              <w:rPr>
                <w:sz w:val="16"/>
                <w:szCs w:val="16"/>
              </w:rPr>
              <w:t xml:space="preserve">Page </w:t>
            </w:r>
            <w:r w:rsidRPr="0005003E">
              <w:rPr>
                <w:b/>
                <w:bCs/>
                <w:sz w:val="16"/>
                <w:szCs w:val="16"/>
              </w:rPr>
              <w:fldChar w:fldCharType="begin"/>
            </w:r>
            <w:r w:rsidRPr="0005003E">
              <w:rPr>
                <w:b/>
                <w:bCs/>
                <w:sz w:val="16"/>
                <w:szCs w:val="16"/>
              </w:rPr>
              <w:instrText xml:space="preserve"> PAGE </w:instrText>
            </w:r>
            <w:r w:rsidRPr="0005003E">
              <w:rPr>
                <w:b/>
                <w:bCs/>
                <w:sz w:val="16"/>
                <w:szCs w:val="16"/>
              </w:rPr>
              <w:fldChar w:fldCharType="separate"/>
            </w:r>
            <w:r w:rsidRPr="0005003E">
              <w:rPr>
                <w:b/>
                <w:bCs/>
                <w:noProof/>
                <w:sz w:val="16"/>
                <w:szCs w:val="16"/>
              </w:rPr>
              <w:t>2</w:t>
            </w:r>
            <w:r w:rsidRPr="0005003E">
              <w:rPr>
                <w:b/>
                <w:bCs/>
                <w:sz w:val="16"/>
                <w:szCs w:val="16"/>
              </w:rPr>
              <w:fldChar w:fldCharType="end"/>
            </w:r>
            <w:r w:rsidRPr="0005003E">
              <w:rPr>
                <w:sz w:val="16"/>
                <w:szCs w:val="16"/>
              </w:rPr>
              <w:t xml:space="preserve"> of </w:t>
            </w:r>
            <w:r w:rsidRPr="0005003E">
              <w:rPr>
                <w:b/>
                <w:bCs/>
                <w:sz w:val="16"/>
                <w:szCs w:val="16"/>
              </w:rPr>
              <w:fldChar w:fldCharType="begin"/>
            </w:r>
            <w:r w:rsidRPr="0005003E">
              <w:rPr>
                <w:b/>
                <w:bCs/>
                <w:sz w:val="16"/>
                <w:szCs w:val="16"/>
              </w:rPr>
              <w:instrText xml:space="preserve"> NUMPAGES  </w:instrText>
            </w:r>
            <w:r w:rsidRPr="0005003E">
              <w:rPr>
                <w:b/>
                <w:bCs/>
                <w:sz w:val="16"/>
                <w:szCs w:val="16"/>
              </w:rPr>
              <w:fldChar w:fldCharType="separate"/>
            </w:r>
            <w:r w:rsidRPr="0005003E">
              <w:rPr>
                <w:b/>
                <w:bCs/>
                <w:noProof/>
                <w:sz w:val="16"/>
                <w:szCs w:val="16"/>
              </w:rPr>
              <w:t>2</w:t>
            </w:r>
            <w:r w:rsidRPr="0005003E">
              <w:rPr>
                <w:b/>
                <w:bCs/>
                <w:sz w:val="16"/>
                <w:szCs w:val="16"/>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F200E" w14:textId="3C3DCFB5" w:rsidR="0003234E" w:rsidRPr="00E82F1D" w:rsidRDefault="0003234E" w:rsidP="0003234E">
    <w:pPr>
      <w:pStyle w:val="Footer"/>
      <w:spacing w:before="160" w:line="276" w:lineRule="auto"/>
      <w:rPr>
        <w:color w:val="E6EAF6" w:themeColor="background1"/>
        <w:sz w:val="16"/>
        <w:szCs w:val="16"/>
      </w:rPr>
    </w:pPr>
    <w:r>
      <w:rPr>
        <w:color w:val="E6EAF6" w:themeColor="background1"/>
        <w:sz w:val="16"/>
        <w:szCs w:val="16"/>
      </w:rPr>
      <w:tab/>
    </w:r>
  </w:p>
  <w:p w14:paraId="32D7FCC0" w14:textId="2F497C13" w:rsidR="00CB4ED2" w:rsidRPr="0003234E" w:rsidRDefault="0003234E" w:rsidP="0003234E">
    <w:pPr>
      <w:pStyle w:val="Footer"/>
      <w:tabs>
        <w:tab w:val="clear" w:pos="4513"/>
        <w:tab w:val="clear" w:pos="9026"/>
        <w:tab w:val="left" w:pos="679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2F766" w14:textId="77777777" w:rsidR="000124E7" w:rsidRDefault="000124E7" w:rsidP="00F1359C">
      <w:pPr>
        <w:spacing w:before="0" w:after="0" w:line="240" w:lineRule="auto"/>
      </w:pPr>
      <w:r>
        <w:separator/>
      </w:r>
    </w:p>
  </w:footnote>
  <w:footnote w:type="continuationSeparator" w:id="0">
    <w:p w14:paraId="0E8E6C0E" w14:textId="77777777" w:rsidR="000124E7" w:rsidRDefault="000124E7"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4D35DE1D" w:rsidR="003C4C45" w:rsidRDefault="000C58DD" w:rsidP="009B7536">
    <w:pPr>
      <w:pStyle w:val="Header"/>
      <w:tabs>
        <w:tab w:val="clear" w:pos="4513"/>
        <w:tab w:val="clear" w:pos="9026"/>
        <w:tab w:val="left" w:pos="937"/>
      </w:tabs>
      <w:jc w:val="right"/>
    </w:pPr>
    <w:r>
      <w:rPr>
        <w:noProof/>
      </w:rPr>
      <w:drawing>
        <wp:inline distT="0" distB="0" distL="0" distR="0" wp14:anchorId="161FA7B1" wp14:editId="3A4D940F">
          <wp:extent cx="1348740" cy="4876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r w:rsidR="003C4C4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0"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4"/>
  </w:num>
  <w:num w:numId="2">
    <w:abstractNumId w:val="6"/>
  </w:num>
  <w:num w:numId="3">
    <w:abstractNumId w:val="0"/>
  </w:num>
  <w:num w:numId="4">
    <w:abstractNumId w:val="7"/>
  </w:num>
  <w:num w:numId="5">
    <w:abstractNumId w:val="13"/>
  </w:num>
  <w:num w:numId="6">
    <w:abstractNumId w:val="9"/>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5"/>
  </w:num>
  <w:num w:numId="12">
    <w:abstractNumId w:val="10"/>
  </w:num>
  <w:num w:numId="13">
    <w:abstractNumId w:val="8"/>
  </w:num>
  <w:num w:numId="14">
    <w:abstractNumId w:val="14"/>
  </w:num>
  <w:num w:numId="15">
    <w:abstractNumId w:val="5"/>
  </w:num>
  <w:num w:numId="16">
    <w:abstractNumId w:val="16"/>
  </w:num>
  <w:num w:numId="17">
    <w:abstractNumId w:val="12"/>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24E7"/>
    <w:rsid w:val="00023A85"/>
    <w:rsid w:val="0003234E"/>
    <w:rsid w:val="000377ED"/>
    <w:rsid w:val="0005003E"/>
    <w:rsid w:val="000601E4"/>
    <w:rsid w:val="0007017C"/>
    <w:rsid w:val="0007061A"/>
    <w:rsid w:val="00070707"/>
    <w:rsid w:val="00072D46"/>
    <w:rsid w:val="00081617"/>
    <w:rsid w:val="0008175D"/>
    <w:rsid w:val="00083623"/>
    <w:rsid w:val="00086B4D"/>
    <w:rsid w:val="00086C99"/>
    <w:rsid w:val="0009683C"/>
    <w:rsid w:val="000A06EB"/>
    <w:rsid w:val="000A5B57"/>
    <w:rsid w:val="000B098F"/>
    <w:rsid w:val="000B158B"/>
    <w:rsid w:val="000B3CCC"/>
    <w:rsid w:val="000C024D"/>
    <w:rsid w:val="000C1C6E"/>
    <w:rsid w:val="000C1D10"/>
    <w:rsid w:val="000C58DD"/>
    <w:rsid w:val="000E2301"/>
    <w:rsid w:val="000E53A8"/>
    <w:rsid w:val="000F2735"/>
    <w:rsid w:val="000F640E"/>
    <w:rsid w:val="001008C3"/>
    <w:rsid w:val="00110297"/>
    <w:rsid w:val="0011711D"/>
    <w:rsid w:val="00120406"/>
    <w:rsid w:val="00131B1C"/>
    <w:rsid w:val="00131BD5"/>
    <w:rsid w:val="00132516"/>
    <w:rsid w:val="00151BA1"/>
    <w:rsid w:val="00154423"/>
    <w:rsid w:val="0016340A"/>
    <w:rsid w:val="001666AE"/>
    <w:rsid w:val="00166ECF"/>
    <w:rsid w:val="001723D9"/>
    <w:rsid w:val="00174A71"/>
    <w:rsid w:val="00186778"/>
    <w:rsid w:val="00194604"/>
    <w:rsid w:val="00196118"/>
    <w:rsid w:val="00196373"/>
    <w:rsid w:val="001A0287"/>
    <w:rsid w:val="001A64C3"/>
    <w:rsid w:val="001A7567"/>
    <w:rsid w:val="001B43E4"/>
    <w:rsid w:val="001D22CD"/>
    <w:rsid w:val="001E1336"/>
    <w:rsid w:val="001E5ADA"/>
    <w:rsid w:val="00202196"/>
    <w:rsid w:val="002064C8"/>
    <w:rsid w:val="002300A8"/>
    <w:rsid w:val="00232F16"/>
    <w:rsid w:val="00234AC2"/>
    <w:rsid w:val="002458AA"/>
    <w:rsid w:val="00245E47"/>
    <w:rsid w:val="002636A8"/>
    <w:rsid w:val="00266BDA"/>
    <w:rsid w:val="002760A1"/>
    <w:rsid w:val="002A0D28"/>
    <w:rsid w:val="002A5233"/>
    <w:rsid w:val="002A7D22"/>
    <w:rsid w:val="002B4315"/>
    <w:rsid w:val="002B795B"/>
    <w:rsid w:val="002C07F5"/>
    <w:rsid w:val="002C4863"/>
    <w:rsid w:val="002D3549"/>
    <w:rsid w:val="00310ABF"/>
    <w:rsid w:val="003139BB"/>
    <w:rsid w:val="00317F5A"/>
    <w:rsid w:val="00340671"/>
    <w:rsid w:val="0034550F"/>
    <w:rsid w:val="00353337"/>
    <w:rsid w:val="003546E2"/>
    <w:rsid w:val="003560D9"/>
    <w:rsid w:val="00361665"/>
    <w:rsid w:val="00371CC6"/>
    <w:rsid w:val="00381B02"/>
    <w:rsid w:val="00383F3C"/>
    <w:rsid w:val="0038532D"/>
    <w:rsid w:val="00385752"/>
    <w:rsid w:val="003C06EA"/>
    <w:rsid w:val="003C4C45"/>
    <w:rsid w:val="003C5D00"/>
    <w:rsid w:val="003D22EA"/>
    <w:rsid w:val="003D6368"/>
    <w:rsid w:val="003E0188"/>
    <w:rsid w:val="003E4297"/>
    <w:rsid w:val="003F36BD"/>
    <w:rsid w:val="00403BB1"/>
    <w:rsid w:val="00406468"/>
    <w:rsid w:val="00407A2A"/>
    <w:rsid w:val="00407EB6"/>
    <w:rsid w:val="00427F5A"/>
    <w:rsid w:val="00432DFC"/>
    <w:rsid w:val="004345C8"/>
    <w:rsid w:val="00437752"/>
    <w:rsid w:val="00447246"/>
    <w:rsid w:val="00447B26"/>
    <w:rsid w:val="00447C17"/>
    <w:rsid w:val="00462334"/>
    <w:rsid w:val="0046323B"/>
    <w:rsid w:val="004739F1"/>
    <w:rsid w:val="004876ED"/>
    <w:rsid w:val="004A09A8"/>
    <w:rsid w:val="004B00A6"/>
    <w:rsid w:val="004B04F6"/>
    <w:rsid w:val="004B2E61"/>
    <w:rsid w:val="004D17B0"/>
    <w:rsid w:val="004E1B80"/>
    <w:rsid w:val="004F4884"/>
    <w:rsid w:val="004F795E"/>
    <w:rsid w:val="00501997"/>
    <w:rsid w:val="00510BBC"/>
    <w:rsid w:val="00522D54"/>
    <w:rsid w:val="005316D9"/>
    <w:rsid w:val="00533B81"/>
    <w:rsid w:val="0053549A"/>
    <w:rsid w:val="005447BD"/>
    <w:rsid w:val="0055236C"/>
    <w:rsid w:val="00553FFF"/>
    <w:rsid w:val="00563796"/>
    <w:rsid w:val="00581D95"/>
    <w:rsid w:val="00584894"/>
    <w:rsid w:val="00586152"/>
    <w:rsid w:val="005865A7"/>
    <w:rsid w:val="00596E23"/>
    <w:rsid w:val="00597838"/>
    <w:rsid w:val="005B06AA"/>
    <w:rsid w:val="005C60AB"/>
    <w:rsid w:val="005E35FA"/>
    <w:rsid w:val="005E6C19"/>
    <w:rsid w:val="005F6F43"/>
    <w:rsid w:val="005F7397"/>
    <w:rsid w:val="00604F82"/>
    <w:rsid w:val="0061097B"/>
    <w:rsid w:val="00610B98"/>
    <w:rsid w:val="00615C43"/>
    <w:rsid w:val="00627025"/>
    <w:rsid w:val="00636463"/>
    <w:rsid w:val="00636C12"/>
    <w:rsid w:val="006434F1"/>
    <w:rsid w:val="00644B77"/>
    <w:rsid w:val="00657A57"/>
    <w:rsid w:val="00664E2A"/>
    <w:rsid w:val="00673EED"/>
    <w:rsid w:val="0069523E"/>
    <w:rsid w:val="00696EEE"/>
    <w:rsid w:val="006A1CF9"/>
    <w:rsid w:val="006A4736"/>
    <w:rsid w:val="006A7C3E"/>
    <w:rsid w:val="006B55A6"/>
    <w:rsid w:val="006B7277"/>
    <w:rsid w:val="006C1496"/>
    <w:rsid w:val="006C711A"/>
    <w:rsid w:val="006C7465"/>
    <w:rsid w:val="006D0391"/>
    <w:rsid w:val="006D1CC5"/>
    <w:rsid w:val="006E0B50"/>
    <w:rsid w:val="006E2F75"/>
    <w:rsid w:val="006E3642"/>
    <w:rsid w:val="006F018D"/>
    <w:rsid w:val="00724660"/>
    <w:rsid w:val="0073433D"/>
    <w:rsid w:val="00734ECA"/>
    <w:rsid w:val="00736AD7"/>
    <w:rsid w:val="00741502"/>
    <w:rsid w:val="00767732"/>
    <w:rsid w:val="00777798"/>
    <w:rsid w:val="007813D3"/>
    <w:rsid w:val="00797B9B"/>
    <w:rsid w:val="007A0883"/>
    <w:rsid w:val="007A4B14"/>
    <w:rsid w:val="007B0E99"/>
    <w:rsid w:val="007C0213"/>
    <w:rsid w:val="007C593C"/>
    <w:rsid w:val="007C5A41"/>
    <w:rsid w:val="007C6921"/>
    <w:rsid w:val="007C7945"/>
    <w:rsid w:val="007D0B18"/>
    <w:rsid w:val="007D430E"/>
    <w:rsid w:val="007E4A71"/>
    <w:rsid w:val="007F6E5C"/>
    <w:rsid w:val="008005C6"/>
    <w:rsid w:val="00804A99"/>
    <w:rsid w:val="008104BA"/>
    <w:rsid w:val="00817639"/>
    <w:rsid w:val="008229B0"/>
    <w:rsid w:val="00823A65"/>
    <w:rsid w:val="008427B8"/>
    <w:rsid w:val="008466AF"/>
    <w:rsid w:val="0086240F"/>
    <w:rsid w:val="0086497B"/>
    <w:rsid w:val="00871912"/>
    <w:rsid w:val="00876E18"/>
    <w:rsid w:val="008819E4"/>
    <w:rsid w:val="008942D6"/>
    <w:rsid w:val="008C78F3"/>
    <w:rsid w:val="008D46CA"/>
    <w:rsid w:val="008D6AD5"/>
    <w:rsid w:val="008F5272"/>
    <w:rsid w:val="008F6A5F"/>
    <w:rsid w:val="00906D83"/>
    <w:rsid w:val="00917056"/>
    <w:rsid w:val="0092255F"/>
    <w:rsid w:val="009333D9"/>
    <w:rsid w:val="00935B88"/>
    <w:rsid w:val="00942380"/>
    <w:rsid w:val="00944235"/>
    <w:rsid w:val="00947D01"/>
    <w:rsid w:val="00977FE7"/>
    <w:rsid w:val="009877FF"/>
    <w:rsid w:val="0099279B"/>
    <w:rsid w:val="009A7D5E"/>
    <w:rsid w:val="009B3032"/>
    <w:rsid w:val="009B7536"/>
    <w:rsid w:val="009E1E04"/>
    <w:rsid w:val="009E3310"/>
    <w:rsid w:val="009F29E6"/>
    <w:rsid w:val="00A220EE"/>
    <w:rsid w:val="00A236A1"/>
    <w:rsid w:val="00A30062"/>
    <w:rsid w:val="00A51E59"/>
    <w:rsid w:val="00A65DC4"/>
    <w:rsid w:val="00A774CF"/>
    <w:rsid w:val="00AA7862"/>
    <w:rsid w:val="00AB52B6"/>
    <w:rsid w:val="00AC3D36"/>
    <w:rsid w:val="00AC3ED5"/>
    <w:rsid w:val="00AD40E9"/>
    <w:rsid w:val="00AD4787"/>
    <w:rsid w:val="00AE3A52"/>
    <w:rsid w:val="00AE5B9B"/>
    <w:rsid w:val="00AF61FB"/>
    <w:rsid w:val="00B01B91"/>
    <w:rsid w:val="00B02416"/>
    <w:rsid w:val="00B02DF9"/>
    <w:rsid w:val="00B21AA4"/>
    <w:rsid w:val="00B223A6"/>
    <w:rsid w:val="00B406E1"/>
    <w:rsid w:val="00B40C24"/>
    <w:rsid w:val="00B47640"/>
    <w:rsid w:val="00B506B5"/>
    <w:rsid w:val="00B51FE3"/>
    <w:rsid w:val="00B5252C"/>
    <w:rsid w:val="00B6058D"/>
    <w:rsid w:val="00B60F80"/>
    <w:rsid w:val="00B64624"/>
    <w:rsid w:val="00B66A0C"/>
    <w:rsid w:val="00B75C26"/>
    <w:rsid w:val="00B77F47"/>
    <w:rsid w:val="00B854D8"/>
    <w:rsid w:val="00B868B9"/>
    <w:rsid w:val="00B92D0A"/>
    <w:rsid w:val="00B92EB5"/>
    <w:rsid w:val="00B93BD3"/>
    <w:rsid w:val="00B95CA3"/>
    <w:rsid w:val="00BA79FD"/>
    <w:rsid w:val="00BB279B"/>
    <w:rsid w:val="00BC04FD"/>
    <w:rsid w:val="00BC3C84"/>
    <w:rsid w:val="00BD055C"/>
    <w:rsid w:val="00BD4356"/>
    <w:rsid w:val="00BD5BDC"/>
    <w:rsid w:val="00BE1564"/>
    <w:rsid w:val="00BE2B72"/>
    <w:rsid w:val="00BE3EB7"/>
    <w:rsid w:val="00BE5E43"/>
    <w:rsid w:val="00BE788B"/>
    <w:rsid w:val="00C0414B"/>
    <w:rsid w:val="00C15940"/>
    <w:rsid w:val="00C258D2"/>
    <w:rsid w:val="00C2690E"/>
    <w:rsid w:val="00C3046F"/>
    <w:rsid w:val="00C410CE"/>
    <w:rsid w:val="00C44801"/>
    <w:rsid w:val="00C47203"/>
    <w:rsid w:val="00C51B20"/>
    <w:rsid w:val="00C51F1C"/>
    <w:rsid w:val="00C57384"/>
    <w:rsid w:val="00C655C5"/>
    <w:rsid w:val="00C66586"/>
    <w:rsid w:val="00C67567"/>
    <w:rsid w:val="00C67976"/>
    <w:rsid w:val="00C81C1C"/>
    <w:rsid w:val="00C87471"/>
    <w:rsid w:val="00CA3415"/>
    <w:rsid w:val="00CA51E8"/>
    <w:rsid w:val="00CB39F2"/>
    <w:rsid w:val="00CB4ED2"/>
    <w:rsid w:val="00CC0EF1"/>
    <w:rsid w:val="00CC6398"/>
    <w:rsid w:val="00CD5FE7"/>
    <w:rsid w:val="00CD7E47"/>
    <w:rsid w:val="00CF09D9"/>
    <w:rsid w:val="00CF491F"/>
    <w:rsid w:val="00D06D57"/>
    <w:rsid w:val="00D156C0"/>
    <w:rsid w:val="00D242D2"/>
    <w:rsid w:val="00D305E9"/>
    <w:rsid w:val="00D447D6"/>
    <w:rsid w:val="00D55279"/>
    <w:rsid w:val="00D55A33"/>
    <w:rsid w:val="00D62B45"/>
    <w:rsid w:val="00D6493E"/>
    <w:rsid w:val="00D703AD"/>
    <w:rsid w:val="00D72CC9"/>
    <w:rsid w:val="00D8451B"/>
    <w:rsid w:val="00D84B7E"/>
    <w:rsid w:val="00D920A2"/>
    <w:rsid w:val="00DA4845"/>
    <w:rsid w:val="00DC11EC"/>
    <w:rsid w:val="00DD545A"/>
    <w:rsid w:val="00DF2542"/>
    <w:rsid w:val="00E00E15"/>
    <w:rsid w:val="00E128E2"/>
    <w:rsid w:val="00E13FAB"/>
    <w:rsid w:val="00E20C88"/>
    <w:rsid w:val="00E23194"/>
    <w:rsid w:val="00E249C8"/>
    <w:rsid w:val="00E261D0"/>
    <w:rsid w:val="00E57203"/>
    <w:rsid w:val="00E72507"/>
    <w:rsid w:val="00E82F1D"/>
    <w:rsid w:val="00E84856"/>
    <w:rsid w:val="00EA2BE6"/>
    <w:rsid w:val="00EA5817"/>
    <w:rsid w:val="00EC3E44"/>
    <w:rsid w:val="00EC7AE1"/>
    <w:rsid w:val="00ED377D"/>
    <w:rsid w:val="00ED3FDA"/>
    <w:rsid w:val="00ED685C"/>
    <w:rsid w:val="00EE6225"/>
    <w:rsid w:val="00EF1F7F"/>
    <w:rsid w:val="00EF4B60"/>
    <w:rsid w:val="00F03648"/>
    <w:rsid w:val="00F104C8"/>
    <w:rsid w:val="00F1359C"/>
    <w:rsid w:val="00F14650"/>
    <w:rsid w:val="00F15AA8"/>
    <w:rsid w:val="00F17E63"/>
    <w:rsid w:val="00F23DC8"/>
    <w:rsid w:val="00F41E09"/>
    <w:rsid w:val="00F4616C"/>
    <w:rsid w:val="00F65A30"/>
    <w:rsid w:val="00F87ACF"/>
    <w:rsid w:val="00F932EB"/>
    <w:rsid w:val="00F96C22"/>
    <w:rsid w:val="00FA4540"/>
    <w:rsid w:val="00FB7839"/>
    <w:rsid w:val="00FC2A3A"/>
    <w:rsid w:val="00FC484C"/>
    <w:rsid w:val="00FD3F3B"/>
    <w:rsid w:val="00FD65A7"/>
    <w:rsid w:val="00FE1272"/>
    <w:rsid w:val="00FE1DF0"/>
    <w:rsid w:val="00FF5900"/>
    <w:rsid w:val="35EB1BB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uiPriority w:val="1"/>
    <w:qFormat/>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05003E"/>
    <w:pPr>
      <w:spacing w:before="60" w:after="60" w:line="240" w:lineRule="auto"/>
    </w:pPr>
    <w:rPr>
      <w:i/>
      <w:color w:val="0031A7" w:themeColor="text2"/>
      <w:sz w:val="18"/>
      <w:szCs w:val="18"/>
    </w:rPr>
  </w:style>
  <w:style w:type="character" w:customStyle="1" w:styleId="TabletextChar">
    <w:name w:val="Table text Char"/>
    <w:basedOn w:val="DefaultParagraphFont"/>
    <w:link w:val="Tabletext0"/>
    <w:uiPriority w:val="8"/>
    <w:rsid w:val="0005003E"/>
    <w:rPr>
      <w:rFonts w:ascii="Calibri Light" w:hAnsi="Calibri Light"/>
      <w:i/>
      <w:color w:val="0031A7" w:themeColor="text2"/>
      <w:sz w:val="18"/>
      <w:szCs w:val="18"/>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table" w:customStyle="1" w:styleId="UNEPTableStyle1HeaderRow">
    <w:name w:val="UNEP Table Style 1 (Header Row)"/>
    <w:basedOn w:val="TableNormal"/>
    <w:uiPriority w:val="99"/>
    <w:rsid w:val="00AF61FB"/>
    <w:pPr>
      <w:spacing w:after="0" w:line="240" w:lineRule="auto"/>
    </w:pPr>
    <w:rPr>
      <w:rFonts w:ascii="Arial" w:hAnsi="Arial"/>
      <w:sz w:val="20"/>
    </w:rPr>
    <w:tblPr>
      <w:tblStyleRow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pPr>
        <w:wordWrap/>
        <w:spacing w:beforeLines="0" w:before="120" w:beforeAutospacing="0" w:afterLines="0" w:after="120" w:afterAutospacing="0" w:line="240" w:lineRule="auto"/>
        <w:jc w:val="center"/>
      </w:pPr>
      <w:rPr>
        <w:rFonts w:ascii="Arial" w:hAnsi="Arial"/>
        <w:b/>
        <w:sz w:val="20"/>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l2br w:val="nil"/>
          <w:tr2bl w:val="nil"/>
        </w:tcBorders>
        <w:shd w:val="clear" w:color="auto" w:fill="0031A7" w:themeFill="text2"/>
      </w:tcPr>
    </w:tblStylePr>
    <w:tblStylePr w:type="band2Horz">
      <w:tblPr/>
      <w:tcPr>
        <w:shd w:val="clear" w:color="auto" w:fill="E1EAF7"/>
      </w:tcPr>
    </w:tblStylePr>
  </w:style>
  <w:style w:type="paragraph" w:customStyle="1" w:styleId="Default">
    <w:name w:val="Default"/>
    <w:rsid w:val="00ED685C"/>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ED685C"/>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E2F2DE-6026-4EEC-B91E-D009710D7D16}">
  <ds:schemaRefs>
    <ds:schemaRef ds:uri="http://schemas.microsoft.com/office/infopath/2007/PartnerControls"/>
    <ds:schemaRef ds:uri="http://purl.org/dc/dcmitype/"/>
    <ds:schemaRef ds:uri="http://schemas.microsoft.com/office/2006/documentManagement/types"/>
    <ds:schemaRef ds:uri="http://purl.org/dc/elements/1.1/"/>
    <ds:schemaRef ds:uri="http://www.w3.org/XML/1998/namespace"/>
    <ds:schemaRef ds:uri="http://schemas.openxmlformats.org/package/2006/metadata/core-properties"/>
    <ds:schemaRef ds:uri="23712732-1a11-42b5-ab16-3cafd502a338"/>
    <ds:schemaRef ds:uri="8d123187-21fe-47d9-bb38-a24fa2382a13"/>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017164B6-AEF9-4D0A-A57B-260497A9EFA9}">
  <ds:schemaRefs>
    <ds:schemaRef ds:uri="http://schemas.microsoft.com/sharepoint/v3/contenttype/forms"/>
  </ds:schemaRefs>
</ds:datastoreItem>
</file>

<file path=customXml/itemProps3.xml><?xml version="1.0" encoding="utf-8"?>
<ds:datastoreItem xmlns:ds="http://schemas.openxmlformats.org/officeDocument/2006/customXml" ds:itemID="{BBCF6C81-000E-410A-9E48-5D1671EA617C}"/>
</file>

<file path=customXml/itemProps4.xml><?xml version="1.0" encoding="utf-8"?>
<ds:datastoreItem xmlns:ds="http://schemas.openxmlformats.org/officeDocument/2006/customXml" ds:itemID="{C1A14717-BC3A-4514-9DFC-46084D603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10</TotalTime>
  <Pages>2</Pages>
  <Words>502</Words>
  <Characters>2862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3358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Skills requirements template</dc:title>
  <dc:subject/>
  <dc:creator>Bec Colwell</dc:creator>
  <cp:keywords>Assessment support document</cp:keywords>
  <dc:description/>
  <cp:lastModifiedBy>Sally Bush</cp:lastModifiedBy>
  <cp:revision>7</cp:revision>
  <dcterms:created xsi:type="dcterms:W3CDTF">2022-05-31T01:34:00Z</dcterms:created>
  <dcterms:modified xsi:type="dcterms:W3CDTF">2023-07-03T04:55:00Z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ies>
</file>